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037B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Lawrence ANDREWES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F48A63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Stonehouse, Gloucestershire. Husbandman.</w:t>
      </w:r>
    </w:p>
    <w:p w14:paraId="336D9F74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F8AF46B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0CF6717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More(q.v.) brought a plaint of trespass against him, William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0FB2BC5E" w14:textId="77777777" w:rsidR="00166783" w:rsidRDefault="00166783" w:rsidP="0016678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Mylle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John Andrewes(q.v.), both of Stonehouse.</w:t>
      </w:r>
    </w:p>
    <w:p w14:paraId="56F121E9" w14:textId="77777777" w:rsidR="00166783" w:rsidRDefault="00166783" w:rsidP="0016678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BAED796" w14:textId="77777777" w:rsidR="00166783" w:rsidRDefault="00166783" w:rsidP="0016678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D917D90" w14:textId="77777777" w:rsidR="00166783" w:rsidRDefault="00166783" w:rsidP="0016678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18B090E" w14:textId="77777777" w:rsidR="00166783" w:rsidRDefault="00166783" w:rsidP="0016678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E72EC8" w14:textId="77777777" w:rsidR="00166783" w:rsidRDefault="00166783" w:rsidP="0016678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February 2022</w:t>
      </w:r>
    </w:p>
    <w:p w14:paraId="3F9D5F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FDC9" w14:textId="77777777" w:rsidR="00166783" w:rsidRDefault="00166783" w:rsidP="009139A6">
      <w:r>
        <w:separator/>
      </w:r>
    </w:p>
  </w:endnote>
  <w:endnote w:type="continuationSeparator" w:id="0">
    <w:p w14:paraId="13BD33E7" w14:textId="77777777" w:rsidR="00166783" w:rsidRDefault="001667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A7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53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54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7C414" w14:textId="77777777" w:rsidR="00166783" w:rsidRDefault="00166783" w:rsidP="009139A6">
      <w:r>
        <w:separator/>
      </w:r>
    </w:p>
  </w:footnote>
  <w:footnote w:type="continuationSeparator" w:id="0">
    <w:p w14:paraId="350E784F" w14:textId="77777777" w:rsidR="00166783" w:rsidRDefault="001667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7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2B9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B0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83"/>
    <w:rsid w:val="000666E0"/>
    <w:rsid w:val="0016678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C9077"/>
  <w15:chartTrackingRefBased/>
  <w15:docId w15:val="{DC64B44F-36B5-46FB-8907-AEBC2AB5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67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2022-03-13T21:30:00Z</dcterms:created>
  <dcterms:modified xsi:type="dcterms:W3CDTF">2022-03-13T21:30:00Z</dcterms:modified>
</cp:coreProperties>
</file>